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12200" w14:textId="77777777" w:rsidR="007E331F" w:rsidRPr="00817D11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6"/>
          <w:szCs w:val="16"/>
        </w:rPr>
      </w:pPr>
      <w:r w:rsidRPr="00817D11">
        <w:rPr>
          <w:rFonts w:asciiTheme="minorHAnsi" w:hAnsiTheme="minorHAnsi" w:cstheme="minorHAnsi"/>
          <w:b w:val="0"/>
          <w:i/>
          <w:iCs/>
          <w:sz w:val="16"/>
          <w:szCs w:val="16"/>
        </w:rPr>
        <w:t xml:space="preserve">Załącznik nr </w:t>
      </w:r>
      <w:r w:rsidR="008E4290" w:rsidRPr="00817D11">
        <w:rPr>
          <w:rFonts w:asciiTheme="minorHAnsi" w:hAnsiTheme="minorHAnsi" w:cstheme="minorHAnsi"/>
          <w:i/>
          <w:iCs/>
          <w:sz w:val="16"/>
          <w:szCs w:val="16"/>
        </w:rPr>
        <w:t>2</w:t>
      </w:r>
      <w:r w:rsidRPr="00817D11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817D11">
        <w:rPr>
          <w:rFonts w:asciiTheme="minorHAnsi" w:hAnsiTheme="minorHAnsi" w:cstheme="minorHAnsi"/>
          <w:b w:val="0"/>
          <w:i/>
          <w:iCs/>
          <w:sz w:val="16"/>
          <w:szCs w:val="16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817D11" w14:paraId="4CCB41D3" w14:textId="77777777" w:rsidTr="005844F6">
        <w:tc>
          <w:tcPr>
            <w:tcW w:w="9104" w:type="dxa"/>
            <w:shd w:val="clear" w:color="auto" w:fill="F2F2F2"/>
          </w:tcPr>
          <w:p w14:paraId="31094C92" w14:textId="03DBE834" w:rsidR="008A3551" w:rsidRPr="00817D11" w:rsidRDefault="00F31EAC" w:rsidP="00817D11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817D11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817D11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68B5CC5A" w14:textId="77777777" w:rsidR="00817D11" w:rsidRPr="00817D11" w:rsidRDefault="00817D11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"/>
          <w:szCs w:val="2"/>
        </w:rPr>
      </w:pPr>
    </w:p>
    <w:p w14:paraId="25A9D2B5" w14:textId="0D3FEEB8" w:rsidR="00F31EAC" w:rsidRPr="00817D11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817D11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817D11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817D1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817D11" w14:paraId="40D193BF" w14:textId="77777777">
        <w:tc>
          <w:tcPr>
            <w:tcW w:w="2268" w:type="dxa"/>
          </w:tcPr>
          <w:p w14:paraId="7F053DBF" w14:textId="77777777" w:rsidR="00140C27" w:rsidRPr="00817D11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071EB9FB" w14:textId="77777777" w:rsidR="00140C27" w:rsidRPr="00817D11" w:rsidRDefault="008E4290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Cs/>
                <w:sz w:val="20"/>
                <w:szCs w:val="20"/>
              </w:rPr>
              <w:t>Dostawa mebli i wyposażenia dla potrzeb Centrum Zdrowia Psychicznego funkcjonującego w ramach Samodzielnego Publicznego Zakładu Opieki Zdrowotnej w Siedlcach</w:t>
            </w:r>
            <w:r w:rsidR="00140C27" w:rsidRPr="00817D11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8E4290" w:rsidRPr="00817D11" w14:paraId="4D06C605" w14:textId="77777777" w:rsidTr="00D75824">
        <w:tc>
          <w:tcPr>
            <w:tcW w:w="2268" w:type="dxa"/>
          </w:tcPr>
          <w:p w14:paraId="431DDDC1" w14:textId="77777777" w:rsidR="008E4290" w:rsidRPr="00817D11" w:rsidRDefault="008E4290" w:rsidP="00D7582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6BD10702" w14:textId="77777777" w:rsidR="008E4290" w:rsidRPr="00817D11" w:rsidRDefault="008E4290" w:rsidP="00D7582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Cs/>
                <w:sz w:val="20"/>
                <w:szCs w:val="20"/>
              </w:rPr>
              <w:t>meble/CZP/587/2026</w:t>
            </w:r>
          </w:p>
        </w:tc>
      </w:tr>
    </w:tbl>
    <w:p w14:paraId="17E7960B" w14:textId="77777777" w:rsidR="00AA39D6" w:rsidRPr="00817D11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sz w:val="20"/>
          <w:szCs w:val="20"/>
        </w:rPr>
        <w:t>my niżej podpisani:</w:t>
      </w:r>
    </w:p>
    <w:p w14:paraId="2A73F0E0" w14:textId="77777777" w:rsidR="00EB7584" w:rsidRPr="00817D11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817D11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3CEC82CA" w14:textId="77777777" w:rsidR="00EB7584" w:rsidRPr="00817D11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586248D0" w14:textId="77777777" w:rsidR="00AA39D6" w:rsidRPr="00817D11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sz w:val="20"/>
          <w:szCs w:val="20"/>
        </w:rPr>
        <w:t>d</w:t>
      </w:r>
      <w:r w:rsidR="00AA39D6" w:rsidRPr="00817D11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4D902DB3" w14:textId="77777777" w:rsidR="00AE2ACB" w:rsidRPr="00817D11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817D11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2F361993" w14:textId="77777777" w:rsidR="00ED4154" w:rsidRPr="00817D11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817D11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817D11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817D11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817D11" w14:paraId="18312E44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497FE54F" w14:textId="77777777" w:rsidR="00AE2ACB" w:rsidRPr="00817D1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4A8CD76C" w14:textId="77777777" w:rsidR="00AE2ACB" w:rsidRPr="00817D1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17D11" w14:paraId="1385638D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1C8ACFD" w14:textId="77777777" w:rsidR="00AE2ACB" w:rsidRPr="00817D1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7AA127EB" w14:textId="77777777" w:rsidR="00AE2ACB" w:rsidRPr="00817D1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817D11" w14:paraId="3AD41342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F48D164" w14:textId="77777777" w:rsidR="008A3551" w:rsidRPr="00817D11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2795D9DF" w14:textId="77777777" w:rsidR="008A3551" w:rsidRPr="00817D11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17D11" w14:paraId="14F67B18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4F39D3F" w14:textId="77777777" w:rsidR="00AE2ACB" w:rsidRPr="00817D1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817D11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0E464A9" w14:textId="77777777" w:rsidR="00AE2ACB" w:rsidRPr="00817D1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17D11" w14:paraId="19F6F126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EDCF713" w14:textId="77777777" w:rsidR="00AE2ACB" w:rsidRPr="00817D1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817D11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0DFF65F4" w14:textId="77777777" w:rsidR="00AE2ACB" w:rsidRPr="00817D1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817D11" w14:paraId="6F5EA901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318DF86D" w14:textId="77777777" w:rsidR="00AE2ACB" w:rsidRPr="00817D11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817D11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817D11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2E803B3A" w14:textId="77777777" w:rsidR="00C0785C" w:rsidRPr="00817D11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7D11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086CDA71" w14:textId="77777777" w:rsidR="00C0785C" w:rsidRPr="00817D11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7D11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5304E7A2" w14:textId="77777777" w:rsidR="00C0785C" w:rsidRPr="00817D11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7D11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7E370FBC" w14:textId="77777777" w:rsidR="00C0785C" w:rsidRPr="00817D11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7D11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21638FFE" w14:textId="77777777" w:rsidR="00C0785C" w:rsidRPr="00817D11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7D11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0397BDF2" w14:textId="77777777" w:rsidR="00497AEE" w:rsidRPr="00817D11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17D11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1D867F21" w14:textId="77777777" w:rsidR="00C11FEF" w:rsidRPr="00817D11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4BC7E0E4" w14:textId="77777777" w:rsidR="004D5A42" w:rsidRPr="00817D11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817D11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817D11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817D11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817D11">
        <w:rPr>
          <w:rFonts w:asciiTheme="minorHAnsi" w:hAnsiTheme="minorHAnsi" w:cstheme="minorHAnsi"/>
          <w:sz w:val="20"/>
          <w:szCs w:val="20"/>
        </w:rPr>
        <w:t>,</w:t>
      </w:r>
      <w:r w:rsidR="007F3E87" w:rsidRPr="00817D11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817D11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817D11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817D11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817D11">
        <w:rPr>
          <w:rFonts w:asciiTheme="minorHAnsi" w:hAnsiTheme="minorHAnsi" w:cstheme="minorHAnsi"/>
          <w:sz w:val="20"/>
          <w:szCs w:val="20"/>
        </w:rPr>
        <w:t>).</w:t>
      </w:r>
    </w:p>
    <w:p w14:paraId="4E0B64BE" w14:textId="77777777" w:rsidR="00B964C4" w:rsidRPr="00817D11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17D11">
        <w:rPr>
          <w:rFonts w:asciiTheme="minorHAnsi" w:hAnsiTheme="minorHAnsi" w:cstheme="minorHAnsi"/>
          <w:b/>
          <w:sz w:val="20"/>
          <w:szCs w:val="20"/>
        </w:rPr>
        <w:lastRenderedPageBreak/>
        <w:t>OFERUJEMY</w:t>
      </w:r>
      <w:r w:rsidR="00A8509D" w:rsidRPr="00817D1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17D11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817D11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2624A5AA" w14:textId="77777777" w:rsidR="00A8509D" w:rsidRPr="00817D11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817D11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66F44006" w14:textId="77777777" w:rsidR="006D09E0" w:rsidRPr="00817D11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817D11" w14:paraId="1B75FE39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43491B25" w14:textId="77777777" w:rsidR="007F3E87" w:rsidRPr="00817D11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66A322AC" w14:textId="77777777" w:rsidR="007F3E87" w:rsidRPr="00817D11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8E4290" w:rsidRPr="00817D11" w14:paraId="48793850" w14:textId="77777777" w:rsidTr="00D75824">
        <w:tc>
          <w:tcPr>
            <w:tcW w:w="1276" w:type="dxa"/>
            <w:vAlign w:val="center"/>
          </w:tcPr>
          <w:p w14:paraId="18A68D1A" w14:textId="77777777" w:rsidR="008E4290" w:rsidRPr="00817D11" w:rsidRDefault="008E4290" w:rsidP="00D7582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487FE15B" w14:textId="412D633D" w:rsidR="008E4290" w:rsidRPr="00817D11" w:rsidRDefault="008E4290" w:rsidP="00D75824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Dostawa mebli dla potrzeb Centrum Zdrowia Psychicznego funkcjonującego w ramach Samodzielnego Publicznego Zakładu Opieki Zdrowotnej w Siedlcach</w:t>
            </w:r>
          </w:p>
          <w:p w14:paraId="6CF541C3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7E8D0A6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9993F0E" w14:textId="77777777" w:rsidR="008E4290" w:rsidRPr="00817D11" w:rsidRDefault="008E4290" w:rsidP="00D7582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714D240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4D2DD1C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8E4290" w:rsidRPr="00817D11" w14:paraId="6AEF7C8E" w14:textId="77777777" w:rsidTr="00D75824">
        <w:tc>
          <w:tcPr>
            <w:tcW w:w="1276" w:type="dxa"/>
            <w:vAlign w:val="center"/>
          </w:tcPr>
          <w:p w14:paraId="6D72374B" w14:textId="77777777" w:rsidR="008E4290" w:rsidRPr="00817D11" w:rsidRDefault="008E4290" w:rsidP="00D7582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51C0171B" w14:textId="21924299" w:rsidR="008E4290" w:rsidRPr="00817D11" w:rsidRDefault="008E4290" w:rsidP="00D75824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="00817D11">
              <w:rPr>
                <w:rFonts w:asciiTheme="minorHAnsi" w:hAnsiTheme="minorHAnsi" w:cstheme="minorHAnsi"/>
                <w:sz w:val="20"/>
                <w:szCs w:val="20"/>
              </w:rPr>
              <w:t>fotela geriatrycznego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 dla potrzeb Centrum Zdrowia Psychicznego funkcjonującego w ramach Samodzielnego Publicznego Zakładu Opieki Zdrowotnej w Siedlcach</w:t>
            </w:r>
          </w:p>
          <w:p w14:paraId="51433F26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BDA7491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6B69766" w14:textId="77777777" w:rsidR="008E4290" w:rsidRPr="00817D11" w:rsidRDefault="008E4290" w:rsidP="00D7582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5DAEAC9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A6E0CD7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8E4290" w:rsidRPr="00817D11" w14:paraId="509CF5A7" w14:textId="77777777" w:rsidTr="00D75824">
        <w:tc>
          <w:tcPr>
            <w:tcW w:w="1276" w:type="dxa"/>
            <w:vAlign w:val="center"/>
          </w:tcPr>
          <w:p w14:paraId="008A3585" w14:textId="77777777" w:rsidR="008E4290" w:rsidRPr="00817D11" w:rsidRDefault="008E4290" w:rsidP="00D7582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5133F260" w14:textId="1CCB8DD7" w:rsidR="008E4290" w:rsidRPr="00817D11" w:rsidRDefault="008E4290" w:rsidP="00D75824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="00817D11">
              <w:rPr>
                <w:rFonts w:asciiTheme="minorHAnsi" w:hAnsiTheme="minorHAnsi" w:cstheme="minorHAnsi"/>
                <w:sz w:val="20"/>
                <w:szCs w:val="20"/>
              </w:rPr>
              <w:t>łóżek psychiatrycznych wzmocnionych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 dla potrzeb Centrum Zdrowia Psychicznego funkcjonującego w ramach Samodzielnego Publicznego Zakładu Opieki Zdrowotnej w Siedlcach</w:t>
            </w:r>
          </w:p>
          <w:p w14:paraId="50E63C85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BAC91FC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66937F5" w14:textId="77777777" w:rsidR="008E4290" w:rsidRPr="00817D11" w:rsidRDefault="008E4290" w:rsidP="00D7582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D946973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19E4A81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8E4290" w:rsidRPr="00817D11" w14:paraId="667E189C" w14:textId="77777777" w:rsidTr="00D75824">
        <w:tc>
          <w:tcPr>
            <w:tcW w:w="1276" w:type="dxa"/>
            <w:vAlign w:val="center"/>
          </w:tcPr>
          <w:p w14:paraId="3088E9C0" w14:textId="77777777" w:rsidR="008E4290" w:rsidRPr="00817D11" w:rsidRDefault="008E4290" w:rsidP="00D7582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0F7C3BAD" w14:textId="61238011" w:rsidR="008E4290" w:rsidRPr="00817D11" w:rsidRDefault="008E4290" w:rsidP="00D75824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="00817D11">
              <w:rPr>
                <w:rFonts w:asciiTheme="minorHAnsi" w:hAnsiTheme="minorHAnsi" w:cstheme="minorHAnsi"/>
                <w:sz w:val="20"/>
                <w:szCs w:val="20"/>
              </w:rPr>
              <w:t>maceratora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 dla potrzeb Centrum Zdrowia Psychicznego funkcjonującego w ramach Samodzielnego Publicznego Zakładu Opieki Zdrowotnej w Siedlcach</w:t>
            </w:r>
          </w:p>
          <w:p w14:paraId="2C0A15EB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9F7A972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D2C426B" w14:textId="77777777" w:rsidR="008E4290" w:rsidRPr="00817D11" w:rsidRDefault="008E4290" w:rsidP="00D7582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5FCF211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3DF3EEE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8E4290" w:rsidRPr="00817D11" w14:paraId="5114AA3C" w14:textId="77777777" w:rsidTr="00D75824">
        <w:tc>
          <w:tcPr>
            <w:tcW w:w="1276" w:type="dxa"/>
            <w:vAlign w:val="center"/>
          </w:tcPr>
          <w:p w14:paraId="0E8304F2" w14:textId="77777777" w:rsidR="008E4290" w:rsidRPr="00817D11" w:rsidRDefault="008E4290" w:rsidP="00D7582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7512" w:type="dxa"/>
          </w:tcPr>
          <w:p w14:paraId="53617D72" w14:textId="09115315" w:rsidR="008E4290" w:rsidRPr="00817D11" w:rsidRDefault="008E4290" w:rsidP="00D75824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="00817D11">
              <w:rPr>
                <w:rFonts w:asciiTheme="minorHAnsi" w:hAnsiTheme="minorHAnsi" w:cstheme="minorHAnsi"/>
                <w:sz w:val="20"/>
                <w:szCs w:val="20"/>
              </w:rPr>
              <w:t>chłodziarki medycznej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 dla potrzeb Centrum Zdrowia Psychicznego funkcjonującego w ramach Samodzielnego Publicznego Zakładu Opieki Zdrowotnej w Siedlcach</w:t>
            </w:r>
          </w:p>
          <w:p w14:paraId="5E166DD5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D80620B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13DF56B" w14:textId="77777777" w:rsidR="008E4290" w:rsidRPr="00817D11" w:rsidRDefault="008E4290" w:rsidP="00D7582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0FCF745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3A6CD09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8E4290" w:rsidRPr="00817D11" w14:paraId="3C8D0875" w14:textId="77777777" w:rsidTr="00D75824">
        <w:tc>
          <w:tcPr>
            <w:tcW w:w="1276" w:type="dxa"/>
            <w:vAlign w:val="center"/>
          </w:tcPr>
          <w:p w14:paraId="20D3A314" w14:textId="77777777" w:rsidR="008E4290" w:rsidRPr="00817D11" w:rsidRDefault="008E4290" w:rsidP="00D7582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512" w:type="dxa"/>
          </w:tcPr>
          <w:p w14:paraId="72240397" w14:textId="3CE9C4CE" w:rsidR="008E4290" w:rsidRPr="00817D11" w:rsidRDefault="008E4290" w:rsidP="00D75824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="00817D11">
              <w:rPr>
                <w:rFonts w:asciiTheme="minorHAnsi" w:hAnsiTheme="minorHAnsi" w:cstheme="minorHAnsi"/>
                <w:sz w:val="20"/>
                <w:szCs w:val="20"/>
              </w:rPr>
              <w:t>pasów do unieruchamiania pacjenta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 dla potrzeb Centrum Zdrowia Psychicznego funkcjonującego w ramach Samodzielnego Publicznego Zakładu Opieki Zdrowotnej w Siedlcach</w:t>
            </w:r>
          </w:p>
          <w:p w14:paraId="6AAAA313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F3F0D69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0F23223" w14:textId="77777777" w:rsidR="008E4290" w:rsidRPr="00817D11" w:rsidRDefault="008E4290" w:rsidP="00D7582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67A3D03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A835CD5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8E4290" w:rsidRPr="00817D11" w14:paraId="01DEA323" w14:textId="77777777" w:rsidTr="00D75824">
        <w:tc>
          <w:tcPr>
            <w:tcW w:w="1276" w:type="dxa"/>
            <w:vAlign w:val="center"/>
          </w:tcPr>
          <w:p w14:paraId="098A495F" w14:textId="77777777" w:rsidR="008E4290" w:rsidRPr="00817D11" w:rsidRDefault="008E4290" w:rsidP="00D75824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512" w:type="dxa"/>
          </w:tcPr>
          <w:p w14:paraId="192D8553" w14:textId="42BCC11C" w:rsidR="008E4290" w:rsidRPr="00817D11" w:rsidRDefault="008E4290" w:rsidP="00D75824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="00817D11">
              <w:rPr>
                <w:rFonts w:asciiTheme="minorHAnsi" w:hAnsiTheme="minorHAnsi" w:cstheme="minorHAnsi"/>
                <w:sz w:val="20"/>
                <w:szCs w:val="20"/>
              </w:rPr>
              <w:t>materacy przeciwodleżynowych</w:t>
            </w: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 dla potrzeb Centrum Zdrowia Psychicznego funkcjonującego w ramach Samodzielnego Publicznego Zakładu Opieki Zdrowotnej w Siedlcach</w:t>
            </w:r>
          </w:p>
          <w:p w14:paraId="02608365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B9D5CAF" w14:textId="77777777" w:rsidR="008E4290" w:rsidRPr="00817D11" w:rsidRDefault="008E4290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EF978BF" w14:textId="77777777" w:rsidR="008E4290" w:rsidRPr="00817D11" w:rsidRDefault="008E4290" w:rsidP="00D7582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39A19B1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9D88120" w14:textId="77777777" w:rsidR="008E4290" w:rsidRPr="00817D11" w:rsidRDefault="008E4290" w:rsidP="00D75824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55252897" w14:textId="77777777" w:rsidR="00B9086B" w:rsidRPr="00817D11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b/>
          <w:sz w:val="20"/>
          <w:szCs w:val="20"/>
        </w:rPr>
        <w:t>OŚWIADCZAMY</w:t>
      </w:r>
      <w:r w:rsidRPr="00817D11">
        <w:rPr>
          <w:rFonts w:asciiTheme="minorHAnsi" w:hAnsiTheme="minorHAnsi" w:cstheme="minorHAnsi"/>
          <w:sz w:val="20"/>
          <w:szCs w:val="20"/>
        </w:rPr>
        <w:t>, że:</w:t>
      </w:r>
    </w:p>
    <w:p w14:paraId="0D930F83" w14:textId="77777777" w:rsidR="00ED4154" w:rsidRPr="00817D11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817D11">
        <w:rPr>
          <w:rFonts w:asciiTheme="minorHAnsi" w:hAnsiTheme="minorHAnsi" w:cstheme="minorHAnsi"/>
          <w:sz w:val="20"/>
          <w:szCs w:val="20"/>
        </w:rPr>
        <w:t>WZ</w:t>
      </w:r>
      <w:r w:rsidRPr="00817D11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817D11">
        <w:rPr>
          <w:rFonts w:asciiTheme="minorHAnsi" w:hAnsiTheme="minorHAnsi" w:cstheme="minorHAnsi"/>
          <w:sz w:val="20"/>
          <w:szCs w:val="20"/>
        </w:rPr>
        <w:t xml:space="preserve">z </w:t>
      </w:r>
      <w:r w:rsidRPr="00817D11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817D11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817D11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817D11">
        <w:rPr>
          <w:rFonts w:asciiTheme="minorHAnsi" w:hAnsiTheme="minorHAnsi" w:cstheme="minorHAnsi"/>
          <w:sz w:val="20"/>
          <w:szCs w:val="20"/>
        </w:rPr>
        <w:t>,</w:t>
      </w:r>
    </w:p>
    <w:p w14:paraId="5DC6D939" w14:textId="77777777" w:rsidR="008E4290" w:rsidRPr="00817D11" w:rsidRDefault="00FF57EE" w:rsidP="008E4290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817D11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817D11">
        <w:rPr>
          <w:rFonts w:asciiTheme="minorHAnsi" w:hAnsiTheme="minorHAnsi" w:cstheme="minorHAnsi"/>
          <w:sz w:val="20"/>
          <w:szCs w:val="20"/>
        </w:rPr>
        <w:t>SWZ</w:t>
      </w:r>
      <w:r w:rsidR="00B87AFB" w:rsidRPr="00817D11">
        <w:rPr>
          <w:rFonts w:asciiTheme="minorHAnsi" w:hAnsiTheme="minorHAnsi" w:cstheme="minorHAnsi"/>
          <w:sz w:val="20"/>
          <w:szCs w:val="20"/>
        </w:rPr>
        <w:t>,</w:t>
      </w:r>
      <w:r w:rsidR="00C754AE" w:rsidRPr="00817D11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3088483C" w14:textId="77777777" w:rsidR="004E4F1B" w:rsidRPr="00817D11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7747E82E" w14:textId="77777777" w:rsidR="00BC4F99" w:rsidRPr="00817D11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817D11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817D11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817D11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817D1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817D1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817D11" w14:paraId="5B75AF2A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CA32A5E" w14:textId="77777777" w:rsidR="006522FA" w:rsidRPr="00817D1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A9D2327" w14:textId="77777777" w:rsidR="006522FA" w:rsidRPr="00817D1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5A6230" w14:textId="77777777" w:rsidR="006522FA" w:rsidRPr="00817D1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817D11" w14:paraId="002EDB60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D565" w14:textId="77777777" w:rsidR="006522FA" w:rsidRPr="00817D1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5631" w14:textId="77777777" w:rsidR="006522FA" w:rsidRPr="00817D1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748C0" w14:textId="77777777" w:rsidR="006522FA" w:rsidRPr="00817D1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817D11" w14:paraId="5739028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29B63" w14:textId="77777777" w:rsidR="006522FA" w:rsidRPr="00817D1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FF092" w14:textId="77777777" w:rsidR="006522FA" w:rsidRPr="00817D1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DD77" w14:textId="77777777" w:rsidR="006522FA" w:rsidRPr="00817D1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1240A1B" w14:textId="77777777" w:rsidR="00552F9C" w:rsidRPr="00817D11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EA485B4" w14:textId="6D4FB296" w:rsidR="006522FA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sz w:val="20"/>
          <w:szCs w:val="20"/>
        </w:rPr>
        <w:t>udzielamy gwarancji na okres licząc od daty odbioru końcowego</w:t>
      </w:r>
      <w:r w:rsidR="00253194" w:rsidRPr="00817D11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="00817D11">
        <w:rPr>
          <w:rFonts w:asciiTheme="minorHAnsi" w:hAnsiTheme="minorHAnsi" w:cstheme="minorHAnsi"/>
          <w:sz w:val="20"/>
          <w:szCs w:val="20"/>
        </w:rPr>
        <w:t>:</w:t>
      </w:r>
    </w:p>
    <w:p w14:paraId="05912B29" w14:textId="350DAA5B" w:rsidR="00817D11" w:rsidRDefault="00817D11" w:rsidP="00817D11">
      <w:pPr>
        <w:pStyle w:val="Akapitzlist"/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 w:rsidRPr="00817D11">
        <w:rPr>
          <w:rFonts w:ascii="Calibri" w:hAnsi="Calibri" w:cs="Calibri"/>
          <w:sz w:val="20"/>
          <w:szCs w:val="20"/>
        </w:rPr>
        <w:t xml:space="preserve">Zadanie nr 1  </w:t>
      </w:r>
      <w:r>
        <w:rPr>
          <w:rFonts w:ascii="Calibri" w:hAnsi="Calibri" w:cs="Calibri"/>
          <w:sz w:val="20"/>
          <w:szCs w:val="20"/>
        </w:rPr>
        <w:t xml:space="preserve">Szafka słupek - </w:t>
      </w:r>
      <w:r w:rsidRPr="00817D11">
        <w:rPr>
          <w:rFonts w:ascii="Calibri" w:hAnsi="Calibri" w:cs="Calibri"/>
          <w:sz w:val="20"/>
          <w:szCs w:val="20"/>
        </w:rPr>
        <w:t>.......... miesięcy licząc od daty odbioru końcowego przedmiotu zamówienia,</w:t>
      </w:r>
    </w:p>
    <w:p w14:paraId="5918C844" w14:textId="141079FE" w:rsidR="00817D11" w:rsidRDefault="00817D11" w:rsidP="00817D11">
      <w:pPr>
        <w:pStyle w:val="Akapitzlist"/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 w:rsidRPr="00817D11">
        <w:rPr>
          <w:rFonts w:ascii="Calibri" w:hAnsi="Calibri" w:cs="Calibri"/>
          <w:sz w:val="20"/>
          <w:szCs w:val="20"/>
        </w:rPr>
        <w:t xml:space="preserve">Zadanie nr 1  </w:t>
      </w:r>
      <w:r>
        <w:rPr>
          <w:rFonts w:ascii="Calibri" w:hAnsi="Calibri" w:cs="Calibri"/>
          <w:sz w:val="20"/>
          <w:szCs w:val="20"/>
        </w:rPr>
        <w:t xml:space="preserve"> Lustro bezpieczne nietłukące - </w:t>
      </w:r>
      <w:r w:rsidRPr="00817D11">
        <w:rPr>
          <w:rFonts w:ascii="Calibri" w:hAnsi="Calibri" w:cs="Calibri"/>
          <w:sz w:val="20"/>
          <w:szCs w:val="20"/>
        </w:rPr>
        <w:t>.......... miesięcy licząc od daty odbioru końcowego przedmiotu zamówienia,</w:t>
      </w:r>
    </w:p>
    <w:p w14:paraId="2D316803" w14:textId="77777777" w:rsidR="00817D11" w:rsidRDefault="00817D11" w:rsidP="00817D11">
      <w:pPr>
        <w:pStyle w:val="Akapitzlist"/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Zadanie nr 2  .......... miesięcy licząc od daty odbioru końcowego przedmiotu zamówienia,</w:t>
      </w:r>
    </w:p>
    <w:p w14:paraId="5C60DCBB" w14:textId="345BE56E" w:rsidR="00817D11" w:rsidRPr="00817D11" w:rsidRDefault="00817D11" w:rsidP="00817D11">
      <w:pPr>
        <w:pStyle w:val="Akapitzlist"/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 w:rsidRPr="00817D11">
        <w:rPr>
          <w:rFonts w:ascii="Calibri" w:hAnsi="Calibri" w:cs="Calibri"/>
          <w:sz w:val="20"/>
          <w:szCs w:val="20"/>
        </w:rPr>
        <w:t xml:space="preserve">Zadanie nr </w:t>
      </w:r>
      <w:r>
        <w:rPr>
          <w:rFonts w:ascii="Calibri" w:hAnsi="Calibri" w:cs="Calibri"/>
          <w:sz w:val="20"/>
          <w:szCs w:val="20"/>
        </w:rPr>
        <w:t>3</w:t>
      </w:r>
      <w:r w:rsidRPr="00817D11">
        <w:rPr>
          <w:rFonts w:ascii="Calibri" w:hAnsi="Calibri" w:cs="Calibri"/>
          <w:sz w:val="20"/>
          <w:szCs w:val="20"/>
        </w:rPr>
        <w:t xml:space="preserve">  .......... miesięcy licząc od daty odbioru końcowego przedmiotu zamówienia,</w:t>
      </w:r>
    </w:p>
    <w:p w14:paraId="0B00E746" w14:textId="1A9E66B4" w:rsidR="00817D11" w:rsidRDefault="00817D11" w:rsidP="00817D11">
      <w:pPr>
        <w:pStyle w:val="Akapitzlist"/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Zadanie nr 4  .......... miesięcy licząc od daty odbioru końcowego przedmiotu zamówienia,</w:t>
      </w:r>
    </w:p>
    <w:p w14:paraId="3CB52D24" w14:textId="51973C9B" w:rsidR="00817D11" w:rsidRPr="00817D11" w:rsidRDefault="00817D11" w:rsidP="00817D11">
      <w:pPr>
        <w:pStyle w:val="Akapitzlist"/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 w:rsidRPr="00817D11">
        <w:rPr>
          <w:rFonts w:ascii="Calibri" w:hAnsi="Calibri" w:cs="Calibri"/>
          <w:sz w:val="20"/>
          <w:szCs w:val="20"/>
        </w:rPr>
        <w:t xml:space="preserve">Zadanie nr </w:t>
      </w:r>
      <w:r>
        <w:rPr>
          <w:rFonts w:ascii="Calibri" w:hAnsi="Calibri" w:cs="Calibri"/>
          <w:sz w:val="20"/>
          <w:szCs w:val="20"/>
        </w:rPr>
        <w:t>5</w:t>
      </w:r>
      <w:r w:rsidRPr="00817D11">
        <w:rPr>
          <w:rFonts w:ascii="Calibri" w:hAnsi="Calibri" w:cs="Calibri"/>
          <w:sz w:val="20"/>
          <w:szCs w:val="20"/>
        </w:rPr>
        <w:t xml:space="preserve">  .......... miesięcy licząc od daty odbioru końcowego przedmiotu zamówienia,</w:t>
      </w:r>
    </w:p>
    <w:p w14:paraId="0D918736" w14:textId="51183678" w:rsidR="00817D11" w:rsidRDefault="00817D11" w:rsidP="00817D11">
      <w:pPr>
        <w:pStyle w:val="Akapitzlist"/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Zadanie nr 6  .......... miesięcy licząc od daty odbioru końcowego przedmiotu zamówienia,</w:t>
      </w:r>
    </w:p>
    <w:p w14:paraId="2EA5C624" w14:textId="2F295BC4" w:rsidR="00817D11" w:rsidRPr="00817D11" w:rsidRDefault="00817D11" w:rsidP="00817D11">
      <w:pPr>
        <w:pStyle w:val="Akapitzlist"/>
        <w:spacing w:before="120" w:line="360" w:lineRule="auto"/>
        <w:jc w:val="both"/>
        <w:rPr>
          <w:rFonts w:ascii="Calibri" w:hAnsi="Calibri" w:cs="Calibri"/>
          <w:sz w:val="20"/>
          <w:szCs w:val="20"/>
        </w:rPr>
      </w:pPr>
      <w:r w:rsidRPr="00817D11">
        <w:rPr>
          <w:rFonts w:ascii="Calibri" w:hAnsi="Calibri" w:cs="Calibri"/>
          <w:sz w:val="20"/>
          <w:szCs w:val="20"/>
        </w:rPr>
        <w:t xml:space="preserve">Zadanie nr </w:t>
      </w:r>
      <w:r>
        <w:rPr>
          <w:rFonts w:ascii="Calibri" w:hAnsi="Calibri" w:cs="Calibri"/>
          <w:sz w:val="20"/>
          <w:szCs w:val="20"/>
        </w:rPr>
        <w:t xml:space="preserve">7 </w:t>
      </w:r>
      <w:r w:rsidRPr="00817D11">
        <w:rPr>
          <w:rFonts w:ascii="Calibri" w:hAnsi="Calibri" w:cs="Calibri"/>
          <w:sz w:val="20"/>
          <w:szCs w:val="20"/>
        </w:rPr>
        <w:t xml:space="preserve"> .......... miesięcy licząc od daty odbioru końcowego przedmiotu zamówienia</w:t>
      </w:r>
    </w:p>
    <w:p w14:paraId="28AA0057" w14:textId="77777777" w:rsidR="00640768" w:rsidRPr="00817D11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817D11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817D11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817D11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817D11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817D11">
        <w:rPr>
          <w:rFonts w:asciiTheme="minorHAnsi" w:hAnsiTheme="minorHAnsi" w:cstheme="minorHAnsi"/>
          <w:sz w:val="20"/>
          <w:szCs w:val="20"/>
        </w:rPr>
        <w:t>WZ</w:t>
      </w:r>
      <w:r w:rsidRPr="00817D11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817D11">
        <w:rPr>
          <w:rFonts w:asciiTheme="minorHAnsi" w:hAnsiTheme="minorHAnsi" w:cstheme="minorHAnsi"/>
          <w:sz w:val="20"/>
          <w:szCs w:val="20"/>
        </w:rPr>
        <w:t>,</w:t>
      </w:r>
      <w:r w:rsidRPr="00817D11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817D11">
        <w:rPr>
          <w:rFonts w:asciiTheme="minorHAnsi" w:hAnsiTheme="minorHAnsi" w:cstheme="minorHAnsi"/>
          <w:sz w:val="20"/>
          <w:szCs w:val="20"/>
        </w:rPr>
        <w:t>,</w:t>
      </w:r>
      <w:r w:rsidRPr="00817D11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817D11">
        <w:rPr>
          <w:rFonts w:asciiTheme="minorHAnsi" w:hAnsiTheme="minorHAnsi" w:cstheme="minorHAnsi"/>
          <w:sz w:val="20"/>
          <w:szCs w:val="20"/>
        </w:rPr>
        <w:t>,</w:t>
      </w:r>
    </w:p>
    <w:p w14:paraId="1CDBDB0E" w14:textId="77777777" w:rsidR="00525EFF" w:rsidRPr="00817D11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817D11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817D1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817D11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817D11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817D1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817D11">
        <w:rPr>
          <w:rFonts w:asciiTheme="minorHAnsi" w:hAnsiTheme="minorHAnsi" w:cstheme="minorHAnsi"/>
          <w:sz w:val="20"/>
          <w:szCs w:val="20"/>
        </w:rPr>
        <w:t>.</w:t>
      </w:r>
    </w:p>
    <w:p w14:paraId="396F6C92" w14:textId="77777777" w:rsidR="002C23F2" w:rsidRPr="00817D11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7D11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817D11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817D11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817D11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817D11">
        <w:rPr>
          <w:rFonts w:asciiTheme="minorHAnsi" w:hAnsiTheme="minorHAnsi" w:cstheme="minorHAnsi"/>
          <w:bCs/>
          <w:sz w:val="20"/>
          <w:szCs w:val="20"/>
        </w:rPr>
        <w:t>:</w:t>
      </w:r>
    </w:p>
    <w:p w14:paraId="02A4F7A2" w14:textId="03BEF251" w:rsidR="00CE1552" w:rsidRPr="00817D11" w:rsidRDefault="00817D11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7D11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2B918DC" wp14:editId="7D60C052">
            <wp:extent cx="1809750" cy="219075"/>
            <wp:effectExtent l="0" t="0" r="0" b="0"/>
            <wp:docPr id="10301946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CA61F" w14:textId="77777777" w:rsidR="00CE1552" w:rsidRPr="00817D11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17D11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817D11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817D11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817D11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817D11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93DA372" w14:textId="77777777" w:rsidR="003A37A9" w:rsidRPr="00817D11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6CB40F06" w14:textId="2E73065A" w:rsidR="003A37A9" w:rsidRPr="00817D11" w:rsidRDefault="00817D11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7D11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71FBA9AD" wp14:editId="413BCEA2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14560" w14:textId="77777777" w:rsidR="003A37A9" w:rsidRPr="00817D11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17D11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817D11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817D11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817D11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817D11" w14:paraId="25B0B87F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BF58CD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17D11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BEA403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17D11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A6E486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17D11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9D5ED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17D11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817D11" w14:paraId="72FA7F3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99FC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14B8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84DA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66E7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817D11" w14:paraId="5DEBD4F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2067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CFC8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06A0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8DE" w14:textId="77777777" w:rsidR="003A37A9" w:rsidRPr="00817D1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3B55421F" w14:textId="77777777" w:rsidR="00525EFF" w:rsidRPr="00817D11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817D11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817D11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817D11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817D11">
        <w:rPr>
          <w:rFonts w:asciiTheme="minorHAnsi" w:hAnsiTheme="minorHAnsi" w:cstheme="minorHAnsi"/>
          <w:sz w:val="20"/>
          <w:szCs w:val="20"/>
        </w:rPr>
        <w:t>przedmiotowego postępowania</w:t>
      </w:r>
      <w:r w:rsidRPr="00817D1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817D11" w14:paraId="701003F6" w14:textId="77777777" w:rsidTr="00B56BE6">
        <w:tc>
          <w:tcPr>
            <w:tcW w:w="1984" w:type="dxa"/>
            <w:vAlign w:val="center"/>
          </w:tcPr>
          <w:p w14:paraId="50D682EA" w14:textId="77777777" w:rsidR="00AE2ACB" w:rsidRPr="00817D1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50693B2D" w14:textId="77777777" w:rsidR="00AE2ACB" w:rsidRPr="00817D1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817D11" w14:paraId="2ADC46B1" w14:textId="77777777" w:rsidTr="00B56BE6">
        <w:tc>
          <w:tcPr>
            <w:tcW w:w="1984" w:type="dxa"/>
            <w:vAlign w:val="center"/>
          </w:tcPr>
          <w:p w14:paraId="3174F3AC" w14:textId="77777777" w:rsidR="00AE2ACB" w:rsidRPr="00817D1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6EB4D856" w14:textId="77777777" w:rsidR="00AE2ACB" w:rsidRPr="00817D1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817D11" w14:paraId="55DC2071" w14:textId="77777777" w:rsidTr="00B56BE6">
        <w:tc>
          <w:tcPr>
            <w:tcW w:w="1984" w:type="dxa"/>
            <w:vAlign w:val="center"/>
          </w:tcPr>
          <w:p w14:paraId="5F90BA0F" w14:textId="77777777" w:rsidR="00AE2ACB" w:rsidRPr="00817D1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17D11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4E3EAF69" w14:textId="77777777" w:rsidR="00AE2ACB" w:rsidRPr="00817D1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8D56BF5" w14:textId="77777777" w:rsidR="00525EFF" w:rsidRPr="00817D11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817D11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817D11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817D11">
        <w:rPr>
          <w:rFonts w:asciiTheme="minorHAnsi" w:hAnsiTheme="minorHAnsi" w:cstheme="minorHAnsi"/>
          <w:sz w:val="20"/>
          <w:szCs w:val="20"/>
        </w:rPr>
        <w:t>, stanowiąc</w:t>
      </w:r>
      <w:r w:rsidRPr="00817D11">
        <w:rPr>
          <w:rFonts w:asciiTheme="minorHAnsi" w:hAnsiTheme="minorHAnsi" w:cstheme="minorHAnsi"/>
          <w:sz w:val="20"/>
          <w:szCs w:val="20"/>
        </w:rPr>
        <w:t>e</w:t>
      </w:r>
      <w:r w:rsidR="00AF4AC3" w:rsidRPr="00817D11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817D11">
        <w:rPr>
          <w:rFonts w:asciiTheme="minorHAnsi" w:hAnsiTheme="minorHAnsi" w:cstheme="minorHAnsi"/>
          <w:sz w:val="20"/>
          <w:szCs w:val="20"/>
        </w:rPr>
        <w:t>:</w:t>
      </w:r>
    </w:p>
    <w:p w14:paraId="2E9B9F33" w14:textId="77777777" w:rsidR="009B316D" w:rsidRPr="00817D11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817D11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817D11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817D11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2337317C" w14:textId="77777777" w:rsidR="007D475B" w:rsidRPr="00817D11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17D11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817D11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1772203D" w14:textId="77777777" w:rsidR="0097776D" w:rsidRPr="00817D11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17D11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817D11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817D11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817D11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104B94DC" w14:textId="77777777" w:rsidR="004D4F17" w:rsidRPr="00817D11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3E9A8773" w14:textId="77777777" w:rsidR="00814ACA" w:rsidRPr="00817D11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817D11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494B2436" w14:textId="77777777" w:rsidR="00814ACA" w:rsidRPr="00817D11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817D11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817D11">
        <w:rPr>
          <w:rFonts w:asciiTheme="minorHAnsi" w:hAnsiTheme="minorHAnsi" w:cstheme="minorHAnsi"/>
          <w:iCs/>
          <w:sz w:val="16"/>
          <w:szCs w:val="16"/>
        </w:rPr>
        <w:t>[podpis</w:t>
      </w:r>
      <w:r w:rsidRPr="00817D11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817D11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817D11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817D11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A8A6" w14:textId="77777777" w:rsidR="001C21FE" w:rsidRDefault="001C21FE" w:rsidP="00FF57EE">
      <w:r>
        <w:separator/>
      </w:r>
    </w:p>
  </w:endnote>
  <w:endnote w:type="continuationSeparator" w:id="0">
    <w:p w14:paraId="67B126C7" w14:textId="77777777" w:rsidR="001C21FE" w:rsidRDefault="001C21FE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BFC7" w14:textId="77777777" w:rsidR="00E20F97" w:rsidRDefault="00E20F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EA85" w14:textId="24ADBE05" w:rsidR="00817D11" w:rsidRDefault="00817D11" w:rsidP="00817D11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72E020F" wp14:editId="124CBAFA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60163922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C301A7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bookmarkStart w:id="2" w:name="_Hlk204666669"/>
    <w:r>
      <w:tab/>
    </w:r>
  </w:p>
  <w:p w14:paraId="320D13F7" w14:textId="1CFD04A0" w:rsidR="00563DC0" w:rsidRPr="00563DC0" w:rsidRDefault="00817D11" w:rsidP="00817D11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817D11">
      <w:rPr>
        <w:rFonts w:ascii="Calibri" w:hAnsi="Calibri" w:cs="Calibri"/>
        <w:sz w:val="15"/>
        <w:szCs w:val="15"/>
      </w:rPr>
      <w:t xml:space="preserve">SPZOZ w Siedlcach:   NIP: 821-205-60-50,  </w:t>
    </w:r>
    <w:r w:rsidRPr="00817D11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"/>
    <w:bookmarkEnd w:id="2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817D11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253C" w14:textId="77777777" w:rsidR="00E20F97" w:rsidRDefault="00E20F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3B68B" w14:textId="77777777" w:rsidR="001C21FE" w:rsidRDefault="001C21FE" w:rsidP="00FF57EE">
      <w:r>
        <w:separator/>
      </w:r>
    </w:p>
  </w:footnote>
  <w:footnote w:type="continuationSeparator" w:id="0">
    <w:p w14:paraId="4F66EAAB" w14:textId="77777777" w:rsidR="001C21FE" w:rsidRDefault="001C21FE" w:rsidP="00FF57EE">
      <w:r>
        <w:continuationSeparator/>
      </w:r>
    </w:p>
  </w:footnote>
  <w:footnote w:id="1">
    <w:p w14:paraId="16080BAA" w14:textId="77777777" w:rsidR="00563DC0" w:rsidRPr="00817D11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817D11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817D11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4DB43A3F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817D11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817D11">
        <w:rPr>
          <w:rFonts w:asciiTheme="minorHAnsi" w:hAnsiTheme="minorHAnsi" w:cstheme="minorHAnsi"/>
          <w:color w:val="0070C0"/>
          <w:sz w:val="16"/>
          <w:szCs w:val="16"/>
        </w:rPr>
        <w:t>t.j</w:t>
      </w:r>
      <w:proofErr w:type="spellEnd"/>
      <w:r w:rsidR="00216425" w:rsidRPr="00817D11">
        <w:rPr>
          <w:rFonts w:asciiTheme="minorHAnsi" w:hAnsiTheme="minorHAnsi" w:cstheme="minorHAnsi"/>
          <w:color w:val="0070C0"/>
          <w:sz w:val="16"/>
          <w:szCs w:val="16"/>
        </w:rPr>
        <w:t>. Dz. U. z 202</w:t>
      </w:r>
      <w:r w:rsidR="00C0785C" w:rsidRPr="00817D11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817D11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162B534A" w14:textId="77777777" w:rsidR="00C754AE" w:rsidRPr="00817D11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817D11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817D11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1726ED8A" w14:textId="77777777" w:rsidR="00640768" w:rsidRPr="00817D11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817D11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B738EB0" w14:textId="77777777" w:rsidR="00640768" w:rsidRPr="00817D11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817D11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817D11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817D11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2B35E1B0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17D11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817D11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817D11">
        <w:rPr>
          <w:rFonts w:asciiTheme="minorHAnsi" w:hAnsiTheme="minorHAnsi" w:cstheme="minorHAnsi"/>
          <w:sz w:val="16"/>
          <w:szCs w:val="16"/>
        </w:rPr>
        <w:t xml:space="preserve"> 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4D1FD80E" w14:textId="77777777" w:rsidR="00FD166E" w:rsidRPr="00817D11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817D11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817D11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817D11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817D11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821BB" w14:textId="77777777" w:rsidR="00E20F97" w:rsidRDefault="00E20F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ACE29" w14:textId="77777777" w:rsidR="00817D11" w:rsidRPr="00817D11" w:rsidRDefault="00817D11" w:rsidP="00817D11">
    <w:pPr>
      <w:spacing w:line="360" w:lineRule="auto"/>
      <w:rPr>
        <w:rFonts w:ascii="Calibri" w:hAnsi="Calibri" w:cs="Calibri"/>
        <w:sz w:val="16"/>
        <w:szCs w:val="16"/>
      </w:rPr>
    </w:pPr>
    <w:bookmarkStart w:id="0" w:name="_Hlk233191860"/>
  </w:p>
  <w:p w14:paraId="4643B1F7" w14:textId="785EA939" w:rsidR="00817D11" w:rsidRPr="00817D11" w:rsidRDefault="00817D11" w:rsidP="00817D11">
    <w:pPr>
      <w:jc w:val="center"/>
      <w:rPr>
        <w:rFonts w:ascii="Calibri" w:hAnsi="Calibri" w:cs="Calibri"/>
        <w:b/>
        <w:sz w:val="20"/>
        <w:szCs w:val="20"/>
      </w:rPr>
    </w:pPr>
    <w:r>
      <w:rPr>
        <w:rFonts w:ascii="Arial" w:hAnsi="Arial"/>
        <w:noProof/>
        <w:szCs w:val="20"/>
      </w:rPr>
      <w:drawing>
        <wp:anchor distT="0" distB="0" distL="114300" distR="114300" simplePos="0" relativeHeight="251656704" behindDoc="1" locked="0" layoutInCell="1" allowOverlap="1" wp14:anchorId="510467CA" wp14:editId="33C3C4B8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9464327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0F3DFA" w14:textId="77777777" w:rsidR="00817D11" w:rsidRDefault="00817D11" w:rsidP="00E20F97">
    <w:pPr>
      <w:spacing w:line="360" w:lineRule="auto"/>
      <w:ind w:right="1275"/>
      <w:jc w:val="center"/>
      <w:rPr>
        <w:rFonts w:ascii="Calibri" w:eastAsia="Batang" w:hAnsi="Calibri" w:cs="Calibri"/>
        <w:b/>
        <w:sz w:val="20"/>
      </w:rPr>
    </w:pPr>
    <w:r w:rsidRPr="00817D11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19C97338" w14:textId="31531A37" w:rsidR="00817D11" w:rsidRDefault="00817D11" w:rsidP="00E20F97">
    <w:pPr>
      <w:spacing w:line="360" w:lineRule="auto"/>
      <w:ind w:right="1275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10E8115" wp14:editId="60E0F63B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2058530755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CA99AD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www.spzoz-siedlce.pl</w:t>
    </w:r>
    <w:bookmarkEnd w:id="0"/>
  </w:p>
  <w:p w14:paraId="5EF220BF" w14:textId="77777777" w:rsidR="00817D11" w:rsidRDefault="00817D11">
    <w:pPr>
      <w:pStyle w:val="Nagwek"/>
      <w:rPr>
        <w:rFonts w:asciiTheme="majorHAnsi" w:hAnsiTheme="majorHAnsi" w:cstheme="majorHAnsi"/>
        <w:sz w:val="18"/>
        <w:szCs w:val="18"/>
      </w:rPr>
    </w:pPr>
  </w:p>
  <w:p w14:paraId="68DEDEE4" w14:textId="1ADB0240" w:rsidR="00AE2ACB" w:rsidRPr="00817D11" w:rsidRDefault="00193F60">
    <w:pPr>
      <w:pStyle w:val="Nagwek"/>
      <w:rPr>
        <w:rFonts w:asciiTheme="majorHAnsi" w:hAnsiTheme="majorHAnsi" w:cstheme="majorHAnsi"/>
        <w:sz w:val="18"/>
        <w:szCs w:val="18"/>
      </w:rPr>
    </w:pPr>
    <w:r w:rsidRPr="00817D11">
      <w:rPr>
        <w:rFonts w:asciiTheme="majorHAnsi" w:hAnsiTheme="majorHAnsi" w:cstheme="majorHAnsi"/>
        <w:sz w:val="18"/>
        <w:szCs w:val="18"/>
      </w:rPr>
      <w:t>Numer referencyjny postępowania:</w:t>
    </w:r>
    <w:r w:rsidR="00AE2ACB" w:rsidRPr="00817D11">
      <w:rPr>
        <w:rFonts w:asciiTheme="majorHAnsi" w:hAnsiTheme="majorHAnsi" w:cstheme="majorHAnsi"/>
        <w:sz w:val="18"/>
        <w:szCs w:val="18"/>
      </w:rPr>
      <w:t xml:space="preserve"> </w:t>
    </w:r>
    <w:r w:rsidR="008E4290" w:rsidRPr="00817D11">
      <w:rPr>
        <w:rFonts w:asciiTheme="majorHAnsi" w:hAnsiTheme="majorHAnsi" w:cstheme="majorHAnsi"/>
        <w:sz w:val="18"/>
        <w:szCs w:val="18"/>
      </w:rPr>
      <w:t>meble/CZP/587/2026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270E" w14:textId="77777777" w:rsidR="00E20F97" w:rsidRDefault="00E20F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C8646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9775380">
    <w:abstractNumId w:val="3"/>
  </w:num>
  <w:num w:numId="2" w16cid:durableId="2013599910">
    <w:abstractNumId w:val="1"/>
  </w:num>
  <w:num w:numId="3" w16cid:durableId="1371145755">
    <w:abstractNumId w:val="2"/>
  </w:num>
  <w:num w:numId="4" w16cid:durableId="1505895201">
    <w:abstractNumId w:val="4"/>
  </w:num>
  <w:num w:numId="5" w16cid:durableId="1783650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1FE"/>
    <w:rsid w:val="00017B94"/>
    <w:rsid w:val="00077EBA"/>
    <w:rsid w:val="000B2973"/>
    <w:rsid w:val="000E55C8"/>
    <w:rsid w:val="001063D3"/>
    <w:rsid w:val="001129C0"/>
    <w:rsid w:val="00140C27"/>
    <w:rsid w:val="00192E7C"/>
    <w:rsid w:val="00193F60"/>
    <w:rsid w:val="001C21FE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3E2EEC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17D11"/>
    <w:rsid w:val="008977D5"/>
    <w:rsid w:val="008A3551"/>
    <w:rsid w:val="008C5531"/>
    <w:rsid w:val="008E4290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20F97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96D2C"/>
  <w15:chartTrackingRefBased/>
  <w15:docId w15:val="{3A3207E5-59E5-43A7-A8C6-5E8E483C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817D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5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3</cp:revision>
  <cp:lastPrinted>2026-08-05T09:31:00Z</cp:lastPrinted>
  <dcterms:created xsi:type="dcterms:W3CDTF">2026-08-05T09:31:00Z</dcterms:created>
  <dcterms:modified xsi:type="dcterms:W3CDTF">2026-08-05T09:37:00Z</dcterms:modified>
</cp:coreProperties>
</file>